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724E1" w:rsidRPr="00FE754C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-Bold" w:hAnsi="mHelvetica-Bold" w:cs="mHelvetica-Bold"/>
          <w:b/>
          <w:bCs/>
        </w:rPr>
      </w:pPr>
      <w:r>
        <w:rPr>
          <w:rFonts w:ascii="mHelvetica-Bold" w:hAnsi="mHelvetica-Bold" w:cs="mHelvetica-Bold"/>
          <w:b/>
          <w:bCs/>
        </w:rPr>
        <w:t>A)</w:t>
      </w:r>
      <w:r w:rsidRPr="00FE754C">
        <w:rPr>
          <w:rFonts w:ascii="mHelvetica-Bold" w:hAnsi="mHelvetica-Bold" w:cs="mHelvetica-Bold"/>
          <w:b/>
          <w:bCs/>
        </w:rPr>
        <w:t xml:space="preserve"> Aşağıdaki ifadelerden doğru olanların başına “D” yanlış olanların başına “Y” harfini yazınız.</w:t>
      </w:r>
    </w:p>
    <w:p w:rsidR="00E724E1" w:rsidRPr="00FE754C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FE754C">
        <w:rPr>
          <w:rFonts w:ascii="mHelvetica" w:hAnsi="mHelvetica" w:cs="mHelvetica"/>
        </w:rPr>
        <w:t>( ) Yalıtkan maddelerin dirençleri büyüktür.</w:t>
      </w:r>
    </w:p>
    <w:p w:rsidR="00E724E1" w:rsidRPr="00FE754C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FE754C">
        <w:rPr>
          <w:rFonts w:ascii="mHelvetica" w:hAnsi="mHelvetica" w:cs="mHelvetica"/>
        </w:rPr>
        <w:t>( ) Elektrik enerjisinin geçişini zorlaştırmak için iletkenin kesit alanı genişletilmelidir.</w:t>
      </w:r>
    </w:p>
    <w:p w:rsidR="00E724E1" w:rsidRPr="00FE754C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FE754C">
        <w:rPr>
          <w:rFonts w:ascii="mHelvetica" w:hAnsi="mHelvetica" w:cs="mHelvetica"/>
        </w:rPr>
        <w:t>( ) Reosta kullanılan bir devreden akım geçmez.</w:t>
      </w:r>
    </w:p>
    <w:p w:rsidR="00E724E1" w:rsidRPr="00FE754C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FE754C">
        <w:rPr>
          <w:rFonts w:ascii="mHelvetica" w:hAnsi="mHelvetica" w:cs="mHelvetica"/>
        </w:rPr>
        <w:t>( ) Metaller iyi iletkenlerdir.</w:t>
      </w:r>
    </w:p>
    <w:p w:rsidR="00E724E1" w:rsidRPr="00FE754C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FE754C">
        <w:rPr>
          <w:rFonts w:ascii="mHelvetica" w:hAnsi="mHelvetica" w:cs="mHelvetica"/>
        </w:rPr>
        <w:t>( ) İletkenlerin ve yalıtkanların dirençleri vardır.</w:t>
      </w:r>
    </w:p>
    <w:p w:rsidR="00E724E1" w:rsidRPr="00FE754C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FE754C">
        <w:rPr>
          <w:rFonts w:ascii="mHelvetica" w:hAnsi="mHelvetica" w:cs="mHelvetica"/>
        </w:rPr>
        <w:t>( ) Şekerli su elektriği iletir, sirke iletmez.</w:t>
      </w:r>
    </w:p>
    <w:p w:rsidR="00E724E1" w:rsidRPr="00FE754C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FE754C">
        <w:rPr>
          <w:rFonts w:ascii="mHelvetica" w:hAnsi="mHelvetica" w:cs="mHelvetica"/>
        </w:rPr>
        <w:t>( ) Ampulün içinde flaman denilen bir direnç bulunur.</w:t>
      </w:r>
    </w:p>
    <w:p w:rsidR="00E724E1" w:rsidRPr="00FE754C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FE754C">
        <w:rPr>
          <w:rFonts w:ascii="mHelvetica" w:hAnsi="mHelvetica" w:cs="mHelvetica"/>
        </w:rPr>
        <w:t>( ) Her devre elemanının sadece bir ucu vardır.</w:t>
      </w:r>
    </w:p>
    <w:p w:rsidR="00E724E1" w:rsidRPr="00FE754C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</w:rPr>
      </w:pPr>
      <w:r w:rsidRPr="00FE754C">
        <w:rPr>
          <w:rFonts w:ascii="mHelvetica" w:hAnsi="mHelvetica" w:cs="mHelvetica"/>
        </w:rPr>
        <w:t>( ) Elektrik enerjisine bakır tel, nikel-krom telden daha az direnç gösterir.</w:t>
      </w:r>
    </w:p>
    <w:p w:rsidR="00E724E1" w:rsidRDefault="00E724E1" w:rsidP="00FE754C">
      <w:pPr>
        <w:rPr>
          <w:rFonts w:ascii="mHelvetica" w:hAnsi="mHelvetica" w:cs="mHelvetica"/>
        </w:rPr>
      </w:pPr>
      <w:r w:rsidRPr="00FE754C">
        <w:rPr>
          <w:rFonts w:ascii="mHelvetica" w:hAnsi="mHelvetica" w:cs="mHelvetica"/>
        </w:rPr>
        <w:t>( ) Yalıtkan sıvılar, yüksek elektrik enerjisi etkisiyle iletkenlik kazanabilir.</w:t>
      </w:r>
    </w:p>
    <w:p w:rsidR="00E724E1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  <w:r>
        <w:rPr>
          <w:rFonts w:ascii="mHelvetica-Bold" w:hAnsi="mHelvetica-Bold" w:cs="mHelvetica-Bold"/>
          <w:b/>
          <w:bCs/>
          <w:color w:val="000000"/>
          <w:sz w:val="20"/>
          <w:szCs w:val="20"/>
        </w:rPr>
        <w:t>B)Aşağıdaki  verilen kavramları, boş bırakılan uygun yerlere yazınız.</w:t>
      </w:r>
    </w:p>
    <w:p w:rsidR="00E724E1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-Bold" w:hAnsi="mHelvetica-Bold" w:cs="mHelvetica-Bold"/>
          <w:b/>
          <w:bCs/>
          <w:color w:val="000000"/>
          <w:sz w:val="20"/>
          <w:szCs w:val="20"/>
        </w:rPr>
      </w:pPr>
    </w:p>
    <w:p w:rsidR="00E724E1" w:rsidRPr="00FE754C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  <w:r w:rsidRPr="00FE754C">
        <w:rPr>
          <w:rFonts w:ascii="mHelvetica" w:hAnsi="mHelvetica" w:cs="mHelvetica"/>
          <w:b/>
          <w:color w:val="000000"/>
          <w:sz w:val="20"/>
          <w:szCs w:val="20"/>
        </w:rPr>
        <w:t>Isının</w:t>
      </w:r>
      <w:r>
        <w:rPr>
          <w:rFonts w:ascii="mHelvetica" w:hAnsi="mHelvetica" w:cs="mHelvetica"/>
          <w:b/>
          <w:color w:val="000000"/>
          <w:sz w:val="20"/>
          <w:szCs w:val="20"/>
        </w:rPr>
        <w:t xml:space="preserve"> </w:t>
      </w:r>
      <w:r w:rsidRPr="00FE754C">
        <w:rPr>
          <w:rFonts w:ascii="mHelvetica" w:hAnsi="mHelvetica" w:cs="mHelvetica"/>
          <w:b/>
          <w:color w:val="000000"/>
          <w:sz w:val="20"/>
          <w:szCs w:val="20"/>
        </w:rPr>
        <w:t xml:space="preserve">korunması </w:t>
      </w:r>
      <w:r>
        <w:rPr>
          <w:rFonts w:ascii="mHelvetica" w:hAnsi="mHelvetica" w:cs="mHelvetica"/>
          <w:b/>
          <w:color w:val="000000"/>
          <w:sz w:val="20"/>
          <w:szCs w:val="20"/>
        </w:rPr>
        <w:t xml:space="preserve">/  </w:t>
      </w:r>
      <w:r w:rsidRPr="00FE754C">
        <w:rPr>
          <w:rFonts w:ascii="mHelvetica" w:hAnsi="mHelvetica" w:cs="mHelvetica"/>
          <w:b/>
          <w:color w:val="000000"/>
          <w:sz w:val="20"/>
          <w:szCs w:val="20"/>
        </w:rPr>
        <w:t>jeotermal</w:t>
      </w:r>
      <w:r>
        <w:rPr>
          <w:rFonts w:ascii="mHelvetica" w:hAnsi="mHelvetica" w:cs="mHelvetica"/>
          <w:b/>
          <w:color w:val="000000"/>
          <w:sz w:val="20"/>
          <w:szCs w:val="20"/>
        </w:rPr>
        <w:t xml:space="preserve">   </w:t>
      </w:r>
      <w:r w:rsidRPr="00FE754C">
        <w:rPr>
          <w:rFonts w:ascii="mHelvetica" w:hAnsi="mHelvetica" w:cs="mHelvetica"/>
          <w:b/>
          <w:color w:val="000000"/>
          <w:sz w:val="20"/>
          <w:szCs w:val="20"/>
        </w:rPr>
        <w:t xml:space="preserve"> </w:t>
      </w:r>
      <w:r>
        <w:rPr>
          <w:rFonts w:ascii="mHelvetica" w:hAnsi="mHelvetica" w:cs="mHelvetica"/>
          <w:b/>
          <w:color w:val="000000"/>
          <w:sz w:val="20"/>
          <w:szCs w:val="20"/>
        </w:rPr>
        <w:t>/</w:t>
      </w:r>
      <w:r w:rsidRPr="00FE754C">
        <w:rPr>
          <w:rFonts w:ascii="mHelvetica" w:hAnsi="mHelvetica" w:cs="mHelvetica"/>
          <w:b/>
          <w:color w:val="000000"/>
          <w:sz w:val="20"/>
          <w:szCs w:val="20"/>
        </w:rPr>
        <w:t>ısı iletkeni</w:t>
      </w:r>
      <w:r>
        <w:rPr>
          <w:rFonts w:ascii="mHelvetica" w:hAnsi="mHelvetica" w:cs="mHelvetica"/>
          <w:b/>
          <w:color w:val="000000"/>
          <w:sz w:val="20"/>
          <w:szCs w:val="20"/>
        </w:rPr>
        <w:t>/</w:t>
      </w:r>
    </w:p>
    <w:p w:rsidR="00E724E1" w:rsidRPr="00FE754C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  <w:r>
        <w:rPr>
          <w:rFonts w:ascii="mHelvetica" w:hAnsi="mHelvetica" w:cs="mHelvetica"/>
          <w:b/>
          <w:color w:val="000000"/>
          <w:sz w:val="20"/>
          <w:szCs w:val="20"/>
        </w:rPr>
        <w:t xml:space="preserve">Hareket </w:t>
      </w:r>
      <w:r w:rsidRPr="00FE754C">
        <w:rPr>
          <w:rFonts w:ascii="mHelvetica" w:hAnsi="mHelvetica" w:cs="mHelvetica"/>
          <w:b/>
          <w:color w:val="000000"/>
          <w:sz w:val="20"/>
          <w:szCs w:val="20"/>
        </w:rPr>
        <w:t>enerjisi</w:t>
      </w:r>
      <w:r>
        <w:rPr>
          <w:rFonts w:ascii="mHelvetica" w:hAnsi="mHelvetica" w:cs="mHelvetica"/>
          <w:b/>
          <w:color w:val="000000"/>
          <w:sz w:val="20"/>
          <w:szCs w:val="20"/>
        </w:rPr>
        <w:t xml:space="preserve">/ </w:t>
      </w:r>
      <w:r w:rsidRPr="00FE754C">
        <w:rPr>
          <w:rFonts w:ascii="mHelvetica" w:hAnsi="mHelvetica" w:cs="mHelvetica"/>
          <w:b/>
          <w:color w:val="000000"/>
          <w:sz w:val="20"/>
          <w:szCs w:val="20"/>
        </w:rPr>
        <w:t xml:space="preserve">ısı yalıtımı </w:t>
      </w:r>
      <w:r>
        <w:rPr>
          <w:rFonts w:ascii="mHelvetica" w:hAnsi="mHelvetica" w:cs="mHelvetica"/>
          <w:b/>
          <w:color w:val="000000"/>
          <w:sz w:val="20"/>
          <w:szCs w:val="20"/>
        </w:rPr>
        <w:t>/</w:t>
      </w:r>
      <w:r w:rsidRPr="00FE754C">
        <w:rPr>
          <w:rFonts w:ascii="mHelvetica" w:hAnsi="mHelvetica" w:cs="mHelvetica"/>
          <w:b/>
          <w:color w:val="000000"/>
          <w:sz w:val="20"/>
          <w:szCs w:val="20"/>
        </w:rPr>
        <w:t>soğuk</w:t>
      </w:r>
      <w:r>
        <w:rPr>
          <w:rFonts w:ascii="mHelvetica" w:hAnsi="mHelvetica" w:cs="mHelvetica"/>
          <w:b/>
          <w:color w:val="000000"/>
          <w:sz w:val="20"/>
          <w:szCs w:val="20"/>
        </w:rPr>
        <w:t>/</w:t>
      </w:r>
    </w:p>
    <w:p w:rsidR="00E724E1" w:rsidRPr="00FE754C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  <w:r w:rsidRPr="00FE754C">
        <w:rPr>
          <w:rFonts w:ascii="mHelvetica" w:hAnsi="mHelvetica" w:cs="mHelvetica"/>
          <w:b/>
          <w:color w:val="000000"/>
          <w:sz w:val="20"/>
          <w:szCs w:val="20"/>
        </w:rPr>
        <w:t>Isı</w:t>
      </w:r>
      <w:r>
        <w:rPr>
          <w:rFonts w:ascii="mHelvetica" w:hAnsi="mHelvetica" w:cs="mHelvetica"/>
          <w:b/>
          <w:color w:val="000000"/>
          <w:sz w:val="20"/>
          <w:szCs w:val="20"/>
        </w:rPr>
        <w:t xml:space="preserve"> </w:t>
      </w:r>
      <w:r w:rsidRPr="00FE754C">
        <w:rPr>
          <w:rFonts w:ascii="mHelvetica" w:hAnsi="mHelvetica" w:cs="mHelvetica"/>
          <w:b/>
          <w:color w:val="000000"/>
          <w:sz w:val="20"/>
          <w:szCs w:val="20"/>
        </w:rPr>
        <w:t>alış verişi</w:t>
      </w:r>
      <w:r>
        <w:rPr>
          <w:rFonts w:ascii="mHelvetica" w:hAnsi="mHelvetica" w:cs="mHelvetica"/>
          <w:b/>
          <w:color w:val="000000"/>
          <w:sz w:val="20"/>
          <w:szCs w:val="20"/>
        </w:rPr>
        <w:t>/</w:t>
      </w:r>
      <w:r w:rsidRPr="00FE754C">
        <w:rPr>
          <w:rFonts w:ascii="mHelvetica" w:hAnsi="mHelvetica" w:cs="mHelvetica"/>
          <w:b/>
          <w:color w:val="000000"/>
          <w:sz w:val="20"/>
          <w:szCs w:val="20"/>
        </w:rPr>
        <w:t xml:space="preserve"> mantolama</w:t>
      </w:r>
      <w:r>
        <w:rPr>
          <w:rFonts w:ascii="mHelvetica" w:hAnsi="mHelvetica" w:cs="mHelvetica"/>
          <w:b/>
          <w:color w:val="000000"/>
          <w:sz w:val="20"/>
          <w:szCs w:val="20"/>
        </w:rPr>
        <w:t>/</w:t>
      </w:r>
      <w:r w:rsidRPr="00FE754C">
        <w:rPr>
          <w:rFonts w:ascii="mHelvetica" w:hAnsi="mHelvetica" w:cs="mHelvetica"/>
          <w:b/>
          <w:color w:val="000000"/>
          <w:sz w:val="20"/>
          <w:szCs w:val="20"/>
        </w:rPr>
        <w:t xml:space="preserve"> fosil </w:t>
      </w:r>
      <w:r>
        <w:rPr>
          <w:rFonts w:ascii="mHelvetica" w:hAnsi="mHelvetica" w:cs="mHelvetica"/>
          <w:b/>
          <w:color w:val="000000"/>
          <w:sz w:val="20"/>
          <w:szCs w:val="20"/>
        </w:rPr>
        <w:t>/</w:t>
      </w:r>
      <w:r w:rsidRPr="00FE754C">
        <w:rPr>
          <w:rFonts w:ascii="mHelvetica" w:hAnsi="mHelvetica" w:cs="mHelvetica"/>
          <w:b/>
          <w:color w:val="000000"/>
          <w:sz w:val="20"/>
          <w:szCs w:val="20"/>
        </w:rPr>
        <w:t xml:space="preserve">yenilenebilir </w:t>
      </w:r>
      <w:r>
        <w:rPr>
          <w:rFonts w:ascii="mHelvetica" w:hAnsi="mHelvetica" w:cs="mHelvetica"/>
          <w:b/>
          <w:color w:val="000000"/>
          <w:sz w:val="20"/>
          <w:szCs w:val="20"/>
        </w:rPr>
        <w:t>/</w:t>
      </w:r>
      <w:r w:rsidRPr="00FE754C">
        <w:rPr>
          <w:rFonts w:ascii="mHelvetica" w:hAnsi="mHelvetica" w:cs="mHelvetica"/>
          <w:b/>
          <w:color w:val="000000"/>
          <w:sz w:val="20"/>
          <w:szCs w:val="20"/>
        </w:rPr>
        <w:t>yakıtlar</w:t>
      </w:r>
      <w:r>
        <w:rPr>
          <w:rFonts w:ascii="mHelvetica" w:hAnsi="mHelvetica" w:cs="mHelvetica"/>
          <w:b/>
          <w:color w:val="000000"/>
          <w:sz w:val="20"/>
          <w:szCs w:val="20"/>
        </w:rPr>
        <w:t>/</w:t>
      </w:r>
      <w:r w:rsidRPr="00FE754C">
        <w:rPr>
          <w:rFonts w:ascii="mHelvetica" w:hAnsi="mHelvetica" w:cs="mHelvetica"/>
          <w:b/>
          <w:color w:val="000000"/>
          <w:sz w:val="20"/>
          <w:szCs w:val="20"/>
        </w:rPr>
        <w:t xml:space="preserve"> sıcak</w:t>
      </w:r>
    </w:p>
    <w:p w:rsidR="00E724E1" w:rsidRPr="0038325D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</w:rPr>
      </w:pPr>
      <w:r w:rsidRPr="0038325D">
        <w:rPr>
          <w:rFonts w:ascii="mHelvetica" w:hAnsi="mHelvetica" w:cs="mHelvetica"/>
          <w:color w:val="FF0000"/>
        </w:rPr>
        <w:t xml:space="preserve">• </w:t>
      </w:r>
      <w:r w:rsidRPr="0038325D">
        <w:rPr>
          <w:rFonts w:ascii="mHelvetica" w:hAnsi="mHelvetica" w:cs="mHelvetica"/>
          <w:color w:val="000000"/>
        </w:rPr>
        <w:t>Isı alan maddelerin taneciklerinin ……………….…………………………. artar.</w:t>
      </w:r>
    </w:p>
    <w:p w:rsidR="00E724E1" w:rsidRPr="0038325D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</w:rPr>
      </w:pPr>
      <w:r w:rsidRPr="0038325D">
        <w:rPr>
          <w:rFonts w:ascii="mHelvetica" w:hAnsi="mHelvetica" w:cs="mHelvetica"/>
          <w:color w:val="FF0000"/>
        </w:rPr>
        <w:t xml:space="preserve">• </w:t>
      </w:r>
      <w:r w:rsidRPr="0038325D">
        <w:rPr>
          <w:rFonts w:ascii="mHelvetica" w:hAnsi="mHelvetica" w:cs="mHelvetica"/>
          <w:color w:val="000000"/>
        </w:rPr>
        <w:t>Isı akışı ……………… maddelerden soğuk maddelere doğrudur.</w:t>
      </w:r>
    </w:p>
    <w:p w:rsidR="00E724E1" w:rsidRPr="0038325D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</w:rPr>
      </w:pPr>
      <w:r w:rsidRPr="0038325D">
        <w:rPr>
          <w:rFonts w:ascii="mHelvetica" w:hAnsi="mHelvetica" w:cs="mHelvetica"/>
          <w:color w:val="FF0000"/>
        </w:rPr>
        <w:t xml:space="preserve">• </w:t>
      </w:r>
      <w:r w:rsidRPr="0038325D">
        <w:rPr>
          <w:rFonts w:ascii="mHelvetica" w:hAnsi="mHelvetica" w:cs="mHelvetica"/>
          <w:color w:val="000000"/>
        </w:rPr>
        <w:t>Sıcaklığı farklı olan maddeler arasında ……………………………….. gözlenir.</w:t>
      </w:r>
    </w:p>
    <w:p w:rsidR="00E724E1" w:rsidRPr="0038325D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</w:rPr>
      </w:pPr>
      <w:r w:rsidRPr="0038325D">
        <w:rPr>
          <w:rFonts w:ascii="mHelvetica" w:hAnsi="mHelvetica" w:cs="mHelvetica"/>
          <w:color w:val="FF0000"/>
        </w:rPr>
        <w:t xml:space="preserve">• </w:t>
      </w:r>
      <w:r w:rsidRPr="0038325D">
        <w:rPr>
          <w:rFonts w:ascii="mHelvetica" w:hAnsi="mHelvetica" w:cs="mHelvetica"/>
          <w:color w:val="000000"/>
        </w:rPr>
        <w:t>Yanma özelliğine sahip olan ve çevresine ısı veren maddelere ………………………………..</w:t>
      </w:r>
    </w:p>
    <w:p w:rsidR="00E724E1" w:rsidRPr="0038325D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</w:rPr>
      </w:pPr>
      <w:r w:rsidRPr="0038325D">
        <w:rPr>
          <w:rFonts w:ascii="mHelvetica" w:hAnsi="mHelvetica" w:cs="mHelvetica"/>
          <w:color w:val="000000"/>
        </w:rPr>
        <w:t>denir.</w:t>
      </w:r>
    </w:p>
    <w:p w:rsidR="00E724E1" w:rsidRPr="0038325D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</w:rPr>
      </w:pPr>
      <w:r w:rsidRPr="0038325D">
        <w:rPr>
          <w:rFonts w:ascii="mHelvetica" w:hAnsi="mHelvetica" w:cs="mHelvetica"/>
          <w:color w:val="FF0000"/>
        </w:rPr>
        <w:t xml:space="preserve">• </w:t>
      </w:r>
      <w:r w:rsidRPr="0038325D">
        <w:rPr>
          <w:rFonts w:ascii="mHelvetica" w:hAnsi="mHelvetica" w:cs="mHelvetica"/>
          <w:color w:val="000000"/>
        </w:rPr>
        <w:t>Isıyı kolay ileten maddelere ……………………………….. denir.</w:t>
      </w:r>
    </w:p>
    <w:p w:rsidR="00E724E1" w:rsidRPr="0038325D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</w:rPr>
      </w:pPr>
      <w:r w:rsidRPr="0038325D">
        <w:rPr>
          <w:rFonts w:ascii="mHelvetica" w:hAnsi="mHelvetica" w:cs="mHelvetica"/>
          <w:color w:val="FF0000"/>
        </w:rPr>
        <w:t xml:space="preserve">• </w:t>
      </w:r>
      <w:r w:rsidRPr="0038325D">
        <w:rPr>
          <w:rFonts w:ascii="mHelvetica" w:hAnsi="mHelvetica" w:cs="mHelvetica"/>
          <w:color w:val="000000"/>
        </w:rPr>
        <w:t>Rüzgar, güneş, ……………………………….. enerjileri yenilenebilir enerji kaynaklarıdır.</w:t>
      </w:r>
    </w:p>
    <w:p w:rsidR="00E724E1" w:rsidRPr="0038325D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</w:rPr>
      </w:pPr>
      <w:r w:rsidRPr="0038325D">
        <w:rPr>
          <w:rFonts w:ascii="mHelvetica" w:hAnsi="mHelvetica" w:cs="mHelvetica"/>
          <w:color w:val="FF0000"/>
        </w:rPr>
        <w:t xml:space="preserve">• </w:t>
      </w:r>
      <w:r w:rsidRPr="0038325D">
        <w:rPr>
          <w:rFonts w:ascii="mHelvetica" w:hAnsi="mHelvetica" w:cs="mHelvetica"/>
          <w:color w:val="000000"/>
        </w:rPr>
        <w:t>Kışın üşümemek, yazın sıcaktan bunalmamak için binaların dışına ………………………….</w:t>
      </w:r>
    </w:p>
    <w:p w:rsidR="00E724E1" w:rsidRPr="0038325D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</w:rPr>
      </w:pPr>
      <w:r w:rsidRPr="0038325D">
        <w:rPr>
          <w:rFonts w:ascii="mHelvetica" w:hAnsi="mHelvetica" w:cs="mHelvetica"/>
          <w:color w:val="000000"/>
        </w:rPr>
        <w:t>yapmalıyız.</w:t>
      </w:r>
    </w:p>
    <w:p w:rsidR="00E724E1" w:rsidRPr="0038325D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</w:rPr>
      </w:pPr>
      <w:r w:rsidRPr="0038325D">
        <w:rPr>
          <w:rFonts w:ascii="mHelvetica" w:hAnsi="mHelvetica" w:cs="mHelvetica"/>
          <w:color w:val="FF0000"/>
        </w:rPr>
        <w:t xml:space="preserve">• </w:t>
      </w:r>
      <w:r w:rsidRPr="0038325D">
        <w:rPr>
          <w:rFonts w:ascii="mHelvetica" w:hAnsi="mHelvetica" w:cs="mHelvetica"/>
          <w:color w:val="000000"/>
        </w:rPr>
        <w:t>Binalardaki ısı kaybını yavaşlatma işlemine …………………………………. denir.</w:t>
      </w:r>
    </w:p>
    <w:p w:rsidR="00E724E1" w:rsidRPr="0038325D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</w:rPr>
      </w:pPr>
      <w:r w:rsidRPr="0038325D">
        <w:rPr>
          <w:rFonts w:ascii="mHelvetica" w:hAnsi="mHelvetica" w:cs="mHelvetica"/>
          <w:color w:val="FF0000"/>
        </w:rPr>
        <w:t xml:space="preserve">• </w:t>
      </w:r>
      <w:r w:rsidRPr="0038325D">
        <w:rPr>
          <w:rFonts w:ascii="mHelvetica" w:hAnsi="mHelvetica" w:cs="mHelvetica"/>
          <w:color w:val="000000"/>
        </w:rPr>
        <w:t>Kömür, petrol, doğal gaz gibi yakıtlara ……………………… yakıtlar denir.</w:t>
      </w:r>
    </w:p>
    <w:p w:rsidR="00E724E1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</w:rPr>
      </w:pPr>
      <w:r w:rsidRPr="0038325D">
        <w:rPr>
          <w:rFonts w:ascii="mHelvetica" w:hAnsi="mHelvetica" w:cs="mHelvetica"/>
          <w:color w:val="FF0000"/>
        </w:rPr>
        <w:t xml:space="preserve">• </w:t>
      </w:r>
      <w:r w:rsidRPr="0038325D">
        <w:rPr>
          <w:rFonts w:ascii="mHelvetica" w:hAnsi="mHelvetica" w:cs="mHelvetica"/>
          <w:color w:val="000000"/>
        </w:rPr>
        <w:t>Çevreyi kirletmeyen yakıtlar ……………………… enerji kaynaklarıdır.</w:t>
      </w:r>
    </w:p>
    <w:p w:rsidR="00E724E1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-Bold" w:hAnsi="mHelvetica-Bold" w:cs="mHelvetica-Bold"/>
          <w:b/>
          <w:bCs/>
          <w:sz w:val="20"/>
          <w:szCs w:val="20"/>
        </w:rPr>
      </w:pPr>
    </w:p>
    <w:p w:rsidR="00E724E1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-Bold" w:hAnsi="mHelvetica-Bold" w:cs="mHelvetica-Bold"/>
          <w:b/>
          <w:bCs/>
          <w:sz w:val="20"/>
          <w:szCs w:val="20"/>
        </w:rPr>
      </w:pPr>
    </w:p>
    <w:p w:rsidR="00E724E1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-Bold" w:hAnsi="mHelvetica-Bold" w:cs="mHelvetica-Bold"/>
          <w:b/>
          <w:bCs/>
          <w:sz w:val="20"/>
          <w:szCs w:val="20"/>
        </w:rPr>
      </w:pPr>
    </w:p>
    <w:p w:rsidR="00E724E1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-Bold" w:hAnsi="mHelvetica-Bold" w:cs="mHelvetica-Bold"/>
          <w:b/>
          <w:bCs/>
          <w:sz w:val="20"/>
          <w:szCs w:val="20"/>
        </w:rPr>
      </w:pPr>
      <w:r>
        <w:rPr>
          <w:rFonts w:ascii="mHelvetica-Bold" w:hAnsi="mHelvetica-Bold" w:cs="mHelvetica-Bold"/>
          <w:b/>
          <w:bCs/>
          <w:sz w:val="20"/>
          <w:szCs w:val="20"/>
        </w:rPr>
        <w:t>C. Aşağıdaki çoktan seçmeli soruları cevaplayınız.</w:t>
      </w:r>
    </w:p>
    <w:p w:rsidR="00E724E1" w:rsidRPr="00017F4F" w:rsidRDefault="00E724E1" w:rsidP="00FE754C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017F4F">
        <w:rPr>
          <w:rFonts w:ascii="mHelvetica-Bold" w:hAnsi="mHelvetica-Bold" w:cs="mHelvetica-Bold"/>
          <w:b/>
          <w:bCs/>
          <w:sz w:val="20"/>
          <w:szCs w:val="20"/>
        </w:rPr>
        <w:t>1)</w:t>
      </w:r>
    </w:p>
    <w:p w:rsidR="00E724E1" w:rsidRPr="00017F4F" w:rsidRDefault="00E724E1" w:rsidP="0038325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 w:rsidRPr="00017F4F">
        <w:rPr>
          <w:rFonts w:ascii="mHelvetica" w:hAnsi="mHelvetica" w:cs="mHelvetica"/>
          <w:sz w:val="20"/>
          <w:szCs w:val="20"/>
        </w:rPr>
        <w:t>I. Devrede daha ince tel kullanılmalı</w:t>
      </w:r>
    </w:p>
    <w:p w:rsidR="00E724E1" w:rsidRPr="00017F4F" w:rsidRDefault="00E724E1" w:rsidP="0038325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 w:rsidRPr="00017F4F">
        <w:rPr>
          <w:rFonts w:ascii="mHelvetica" w:hAnsi="mHelvetica" w:cs="mHelvetica"/>
          <w:sz w:val="20"/>
          <w:szCs w:val="20"/>
        </w:rPr>
        <w:t>II. Devrede kullanılan iletkenin boyunu kısaltılmalı</w:t>
      </w:r>
    </w:p>
    <w:p w:rsidR="00E724E1" w:rsidRPr="00017F4F" w:rsidRDefault="00E724E1" w:rsidP="0038325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 w:rsidRPr="00017F4F">
        <w:rPr>
          <w:rFonts w:ascii="mHelvetica" w:hAnsi="mHelvetica" w:cs="mHelvetica"/>
          <w:sz w:val="20"/>
          <w:szCs w:val="20"/>
        </w:rPr>
        <w:t>III. Devrede daha düşük dirençli bir tel kullanılmalı</w:t>
      </w:r>
    </w:p>
    <w:p w:rsidR="00E724E1" w:rsidRPr="007A6474" w:rsidRDefault="00E724E1" w:rsidP="0038325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  <w:r w:rsidRPr="007A6474">
        <w:rPr>
          <w:rFonts w:ascii="mHelvetica" w:hAnsi="mHelvetica" w:cs="mHelvetica"/>
          <w:b/>
          <w:sz w:val="20"/>
          <w:szCs w:val="20"/>
        </w:rPr>
        <w:t>Basit bir elektrik devresinde, ampulün parlaklığını azaltmak için diğer değişkenler sabit olmak koşulu</w:t>
      </w:r>
    </w:p>
    <w:p w:rsidR="00E724E1" w:rsidRPr="007A6474" w:rsidRDefault="00E724E1" w:rsidP="0038325D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  <w:r w:rsidRPr="007A6474">
        <w:rPr>
          <w:rFonts w:ascii="mHelvetica" w:hAnsi="mHelvetica" w:cs="mHelvetica"/>
          <w:b/>
          <w:sz w:val="20"/>
          <w:szCs w:val="20"/>
        </w:rPr>
        <w:t>ile yukarıdakilerden hangisi yapılabilir?</w:t>
      </w:r>
    </w:p>
    <w:p w:rsidR="00E724E1" w:rsidRPr="00017F4F" w:rsidRDefault="00E724E1" w:rsidP="0038325D">
      <w:pPr>
        <w:rPr>
          <w:rFonts w:ascii="mHelvetica" w:hAnsi="mHelvetica" w:cs="mHelvetica"/>
          <w:sz w:val="20"/>
          <w:szCs w:val="20"/>
        </w:rPr>
      </w:pPr>
      <w:r w:rsidRPr="00017F4F">
        <w:rPr>
          <w:rFonts w:ascii="mHelvetica" w:hAnsi="mHelvetica" w:cs="mHelvetica"/>
          <w:sz w:val="20"/>
          <w:szCs w:val="20"/>
        </w:rPr>
        <w:t>A) Yalnız I B) I ve II C) II ve III D) I, II ve III</w:t>
      </w:r>
    </w:p>
    <w:p w:rsidR="00E724E1" w:rsidRPr="007A6474" w:rsidRDefault="00E724E1" w:rsidP="00FB6DC6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  <w:r w:rsidRPr="007A6474">
        <w:rPr>
          <w:b/>
          <w:sz w:val="20"/>
          <w:szCs w:val="20"/>
        </w:rPr>
        <w:t>2)</w:t>
      </w:r>
      <w:r w:rsidRPr="007A6474">
        <w:rPr>
          <w:rFonts w:ascii="mHelvetica" w:hAnsi="mHelvetica" w:cs="mHelvetica"/>
          <w:b/>
          <w:sz w:val="20"/>
          <w:szCs w:val="20"/>
        </w:rPr>
        <w:t xml:space="preserve"> Şekildeki devrede bulunan ampulün parlaklığının arttığı gözlemlemiştir.</w:t>
      </w:r>
    </w:p>
    <w:p w:rsidR="00E724E1" w:rsidRPr="007A6474" w:rsidRDefault="00E724E1" w:rsidP="00FB6DC6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</w:p>
    <w:p w:rsidR="00E724E1" w:rsidRPr="00017F4F" w:rsidRDefault="00E724E1" w:rsidP="00FB6DC6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 w:rsidRPr="00E548D2">
        <w:rPr>
          <w:rFonts w:ascii="mHelvetica" w:hAnsi="mHelvetica" w:cs="mHelvetica"/>
          <w:noProof/>
          <w:sz w:val="20"/>
          <w:szCs w:val="20"/>
          <w:lang w:eastAsia="tr-TR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Resim 1" o:spid="_x0000_i1025" type="#_x0000_t75" style="width:209.25pt;height:144.75pt;visibility:visible">
            <v:imagedata r:id="rId6" o:title=""/>
          </v:shape>
        </w:pict>
      </w:r>
    </w:p>
    <w:p w:rsidR="00E724E1" w:rsidRPr="00017F4F" w:rsidRDefault="00E724E1" w:rsidP="00FB6DC6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</w:p>
    <w:p w:rsidR="00E724E1" w:rsidRPr="007A6474" w:rsidRDefault="00E724E1" w:rsidP="00FB6DC6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  <w:r w:rsidRPr="007A6474">
        <w:rPr>
          <w:rFonts w:ascii="mHelvetica" w:hAnsi="mHelvetica" w:cs="mHelvetica"/>
          <w:b/>
          <w:sz w:val="20"/>
          <w:szCs w:val="20"/>
        </w:rPr>
        <w:t>Buna göre;</w:t>
      </w:r>
    </w:p>
    <w:p w:rsidR="00E724E1" w:rsidRPr="00017F4F" w:rsidRDefault="00E724E1" w:rsidP="00FB6DC6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 w:rsidRPr="00017F4F">
        <w:rPr>
          <w:rFonts w:ascii="mHelvetica" w:hAnsi="mHelvetica" w:cs="mHelvetica"/>
          <w:sz w:val="20"/>
          <w:szCs w:val="20"/>
        </w:rPr>
        <w:t>I. Reostanın sürgüsü 1v yönünde hareket ettirilmiştir.</w:t>
      </w:r>
    </w:p>
    <w:p w:rsidR="00E724E1" w:rsidRPr="00017F4F" w:rsidRDefault="00E724E1" w:rsidP="00FB6DC6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 w:rsidRPr="00017F4F">
        <w:rPr>
          <w:rFonts w:ascii="mHelvetica" w:hAnsi="mHelvetica" w:cs="mHelvetica"/>
          <w:sz w:val="20"/>
          <w:szCs w:val="20"/>
        </w:rPr>
        <w:t>II. Devreden bir pil çıkartılmıştır.</w:t>
      </w:r>
    </w:p>
    <w:p w:rsidR="00E724E1" w:rsidRPr="00017F4F" w:rsidRDefault="00E724E1" w:rsidP="00FB6DC6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 w:rsidRPr="00017F4F">
        <w:rPr>
          <w:rFonts w:ascii="mHelvetica" w:hAnsi="mHelvetica" w:cs="mHelvetica"/>
          <w:sz w:val="20"/>
          <w:szCs w:val="20"/>
        </w:rPr>
        <w:t>III. Devreye ampul eklenmiştir.</w:t>
      </w:r>
    </w:p>
    <w:p w:rsidR="00E724E1" w:rsidRPr="007A6474" w:rsidRDefault="00E724E1" w:rsidP="00FB6DC6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  <w:r w:rsidRPr="007A6474">
        <w:rPr>
          <w:rFonts w:ascii="mHelvetica" w:hAnsi="mHelvetica" w:cs="mHelvetica"/>
          <w:b/>
          <w:sz w:val="20"/>
          <w:szCs w:val="20"/>
        </w:rPr>
        <w:t>Yargılarından hangileri yapılmış olabilir?</w:t>
      </w:r>
    </w:p>
    <w:p w:rsidR="00E724E1" w:rsidRPr="00017F4F" w:rsidRDefault="00E724E1" w:rsidP="00FB6DC6">
      <w:pPr>
        <w:rPr>
          <w:rFonts w:ascii="mHelvetica" w:hAnsi="mHelvetica" w:cs="mHelvetica"/>
          <w:sz w:val="20"/>
          <w:szCs w:val="20"/>
        </w:rPr>
      </w:pPr>
      <w:r w:rsidRPr="00017F4F">
        <w:rPr>
          <w:rFonts w:ascii="mHelvetica" w:hAnsi="mHelvetica" w:cs="mHelvetica"/>
          <w:sz w:val="20"/>
          <w:szCs w:val="20"/>
        </w:rPr>
        <w:t>A) Yalnız I B) I ve II C) II ve III D) I, II ve III</w:t>
      </w:r>
    </w:p>
    <w:p w:rsidR="00E724E1" w:rsidRPr="007A6474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  <w:r w:rsidRPr="00017F4F">
        <w:rPr>
          <w:rFonts w:ascii="mHelvetica" w:hAnsi="mHelvetica" w:cs="mHelvetica"/>
          <w:color w:val="000000"/>
          <w:sz w:val="20"/>
          <w:szCs w:val="20"/>
        </w:rPr>
        <w:t>3)</w:t>
      </w:r>
      <w:r w:rsidRPr="007A6474">
        <w:rPr>
          <w:rFonts w:ascii="mHelvetica" w:hAnsi="mHelvetica" w:cs="mHelvetica"/>
          <w:b/>
          <w:color w:val="000000"/>
          <w:sz w:val="20"/>
          <w:szCs w:val="20"/>
        </w:rPr>
        <w:t>Elektrik enerjisi taşıyan teller, plastik ya da porselen maddelerle kaplanır. Bunun nedeni,</w:t>
      </w:r>
    </w:p>
    <w:p w:rsidR="00E724E1" w:rsidRPr="007A6474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  <w:r w:rsidRPr="007A6474">
        <w:rPr>
          <w:rFonts w:ascii="mHelvetica" w:hAnsi="mHelvetica" w:cs="mHelvetica"/>
          <w:b/>
          <w:color w:val="000000"/>
          <w:sz w:val="20"/>
          <w:szCs w:val="20"/>
        </w:rPr>
        <w:t>aşağıdakilerden hangisidir?</w:t>
      </w:r>
    </w:p>
    <w:p w:rsidR="00E724E1" w:rsidRPr="00017F4F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017F4F">
        <w:rPr>
          <w:rFonts w:ascii="mHelvetica" w:hAnsi="mHelvetica" w:cs="mHelvetica"/>
          <w:color w:val="000000"/>
          <w:sz w:val="20"/>
          <w:szCs w:val="20"/>
        </w:rPr>
        <w:t>A) Tellerden reosta yapmak amacıyla</w:t>
      </w:r>
    </w:p>
    <w:p w:rsidR="00E724E1" w:rsidRPr="00017F4F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017F4F">
        <w:rPr>
          <w:rFonts w:ascii="mHelvetica" w:hAnsi="mHelvetica" w:cs="mHelvetica"/>
          <w:color w:val="000000"/>
          <w:sz w:val="20"/>
          <w:szCs w:val="20"/>
        </w:rPr>
        <w:t>B) Tellerin dayanıklılığını artırmak amacıyla</w:t>
      </w:r>
    </w:p>
    <w:p w:rsidR="00E724E1" w:rsidRPr="00017F4F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017F4F">
        <w:rPr>
          <w:rFonts w:ascii="mHelvetica" w:hAnsi="mHelvetica" w:cs="mHelvetica"/>
          <w:color w:val="000000"/>
          <w:sz w:val="20"/>
          <w:szCs w:val="20"/>
        </w:rPr>
        <w:t>C) Tellerin esnekliğini sağlamak amacıyla</w:t>
      </w:r>
    </w:p>
    <w:p w:rsidR="00E724E1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017F4F">
        <w:rPr>
          <w:rFonts w:ascii="mHelvetica" w:hAnsi="mHelvetica" w:cs="mHelvetica"/>
          <w:color w:val="000000"/>
          <w:sz w:val="20"/>
          <w:szCs w:val="20"/>
        </w:rPr>
        <w:t>D) Elektriğin zararlı etkilerinden korunmak amacıyla</w:t>
      </w:r>
    </w:p>
    <w:p w:rsidR="00E724E1" w:rsidRPr="00017F4F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</w:p>
    <w:p w:rsidR="00E724E1" w:rsidRPr="00017F4F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7A6474">
        <w:rPr>
          <w:b/>
          <w:sz w:val="20"/>
          <w:szCs w:val="20"/>
        </w:rPr>
        <w:t>4)</w:t>
      </w:r>
      <w:r w:rsidRPr="00017F4F">
        <w:rPr>
          <w:rFonts w:ascii="mHelvetica" w:hAnsi="mHelvetica" w:cs="mHelvetica"/>
          <w:color w:val="000000"/>
          <w:sz w:val="20"/>
          <w:szCs w:val="20"/>
        </w:rPr>
        <w:t xml:space="preserve"> I. Direnç, tüm elektrik devre elemanlarının sahip olduğu bir etkidir.</w:t>
      </w:r>
    </w:p>
    <w:p w:rsidR="00E724E1" w:rsidRPr="00017F4F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017F4F">
        <w:rPr>
          <w:rFonts w:ascii="mHelvetica" w:hAnsi="mHelvetica" w:cs="mHelvetica"/>
          <w:color w:val="000000"/>
          <w:sz w:val="20"/>
          <w:szCs w:val="20"/>
        </w:rPr>
        <w:t>II. İyi iletken olan gümüş gibi maddelerin direnci de çok büyüktür.</w:t>
      </w:r>
    </w:p>
    <w:p w:rsidR="00E724E1" w:rsidRPr="00017F4F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017F4F">
        <w:rPr>
          <w:rFonts w:ascii="mHelvetica" w:hAnsi="mHelvetica" w:cs="mHelvetica"/>
          <w:color w:val="000000"/>
          <w:sz w:val="20"/>
          <w:szCs w:val="20"/>
        </w:rPr>
        <w:t>III. Elektrik devresinde daha uzun iletken tel kullanıldığında ampul parlaklığı artar.</w:t>
      </w:r>
    </w:p>
    <w:p w:rsidR="00E724E1" w:rsidRPr="007A6474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  <w:r w:rsidRPr="007A6474">
        <w:rPr>
          <w:rFonts w:ascii="mHelvetica" w:hAnsi="mHelvetica" w:cs="mHelvetica"/>
          <w:b/>
          <w:color w:val="000000"/>
          <w:sz w:val="20"/>
          <w:szCs w:val="20"/>
        </w:rPr>
        <w:t>Yukarıda elektrik enerjisi ile ilgili verilen ifadelerden hangileri yanlıştır?</w:t>
      </w:r>
    </w:p>
    <w:p w:rsidR="00E724E1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 w:rsidRPr="00017F4F">
        <w:rPr>
          <w:rFonts w:ascii="mHelvetica" w:hAnsi="mHelvetica" w:cs="mHelvetica"/>
          <w:color w:val="000000"/>
          <w:sz w:val="20"/>
          <w:szCs w:val="20"/>
        </w:rPr>
        <w:t>A) Yalnız I B) Yalnız II C) I ve II D) II ve III</w:t>
      </w:r>
    </w:p>
    <w:p w:rsidR="00E724E1" w:rsidRPr="00017F4F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</w:p>
    <w:p w:rsidR="00E724E1" w:rsidRPr="00017F4F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 w:rsidRPr="007A6474">
        <w:rPr>
          <w:rFonts w:ascii="mHelvetica" w:hAnsi="mHelvetica" w:cs="mHelvetica"/>
          <w:b/>
          <w:color w:val="000000"/>
          <w:sz w:val="20"/>
          <w:szCs w:val="20"/>
        </w:rPr>
        <w:t>5)</w:t>
      </w:r>
      <w:r w:rsidRPr="00017F4F">
        <w:rPr>
          <w:rFonts w:ascii="mHelvetica" w:hAnsi="mHelvetica" w:cs="mHelvetica"/>
          <w:sz w:val="20"/>
          <w:szCs w:val="20"/>
        </w:rPr>
        <w:t xml:space="preserve"> </w:t>
      </w:r>
      <w:r w:rsidRPr="007A6474">
        <w:rPr>
          <w:rFonts w:ascii="mHelvetica" w:hAnsi="mHelvetica" w:cs="mHelvetica"/>
          <w:b/>
          <w:sz w:val="20"/>
          <w:szCs w:val="20"/>
        </w:rPr>
        <w:t>Kopuk bir kablonun arasına hangi maddeyi koyarsanız elektrik iletimini sağlayabilirsiniz?</w:t>
      </w:r>
    </w:p>
    <w:p w:rsidR="00E724E1" w:rsidRDefault="00E724E1" w:rsidP="00017F4F">
      <w:pPr>
        <w:rPr>
          <w:rFonts w:ascii="mHelvetica" w:hAnsi="mHelvetica" w:cs="mHelvetica"/>
          <w:sz w:val="20"/>
          <w:szCs w:val="20"/>
        </w:rPr>
      </w:pPr>
      <w:r w:rsidRPr="00017F4F">
        <w:rPr>
          <w:rFonts w:ascii="mHelvetica" w:hAnsi="mHelvetica" w:cs="mHelvetica"/>
          <w:sz w:val="20"/>
          <w:szCs w:val="20"/>
        </w:rPr>
        <w:t>A) Porselen B) Metal C) Plastik D) Cam</w:t>
      </w:r>
    </w:p>
    <w:p w:rsidR="00E724E1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</w:p>
    <w:p w:rsidR="00E724E1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</w:p>
    <w:p w:rsidR="00E724E1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</w:p>
    <w:p w:rsidR="00E724E1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</w:p>
    <w:p w:rsidR="00E724E1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</w:p>
    <w:p w:rsidR="00E724E1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 w:rsidRPr="007A6474">
        <w:rPr>
          <w:rFonts w:ascii="mHelvetica" w:hAnsi="mHelvetica" w:cs="mHelvetica"/>
          <w:b/>
          <w:sz w:val="20"/>
          <w:szCs w:val="20"/>
        </w:rPr>
        <w:t>6)</w:t>
      </w:r>
      <w:r w:rsidRPr="00017F4F">
        <w:rPr>
          <w:rFonts w:ascii="mHelvetica" w:hAnsi="mHelvetica" w:cs="mHelvetica"/>
          <w:sz w:val="20"/>
          <w:szCs w:val="20"/>
        </w:rPr>
        <w:t xml:space="preserve"> </w:t>
      </w:r>
      <w:r>
        <w:rPr>
          <w:rFonts w:ascii="mHelvetica" w:hAnsi="mHelvetica" w:cs="mHelvetica"/>
          <w:sz w:val="20"/>
          <w:szCs w:val="20"/>
        </w:rPr>
        <w:t>I. Yenilenebilir enerji kaynaklarını kullanmak çevreyi korumak için gereklidir.</w:t>
      </w:r>
    </w:p>
    <w:p w:rsidR="00E724E1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II. Fosil yakıtların kullanımı sera etkisini arttırır.</w:t>
      </w:r>
    </w:p>
    <w:p w:rsidR="00E724E1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III. Petrol, katı yakıtlara örnektir.</w:t>
      </w:r>
    </w:p>
    <w:p w:rsidR="00E724E1" w:rsidRPr="007A6474" w:rsidRDefault="00E724E1" w:rsidP="00017F4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  <w:r w:rsidRPr="007A6474">
        <w:rPr>
          <w:rFonts w:ascii="mHelvetica" w:hAnsi="mHelvetica" w:cs="mHelvetica"/>
          <w:b/>
          <w:sz w:val="20"/>
          <w:szCs w:val="20"/>
        </w:rPr>
        <w:t>Yukarıda verilen yargılardan hangileri doğrudur?</w:t>
      </w:r>
    </w:p>
    <w:p w:rsidR="00E724E1" w:rsidRDefault="00E724E1" w:rsidP="00017F4F">
      <w:pPr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A) Yalnız III B) I ve II C) II ve III D) I, II ve III</w:t>
      </w:r>
    </w:p>
    <w:p w:rsidR="00E724E1" w:rsidRPr="007A6474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  <w:r w:rsidRPr="007A6474">
        <w:rPr>
          <w:b/>
          <w:sz w:val="20"/>
          <w:szCs w:val="20"/>
        </w:rPr>
        <w:t>7)</w:t>
      </w:r>
      <w:r w:rsidRPr="007A6474">
        <w:rPr>
          <w:rFonts w:ascii="mHelvetica" w:hAnsi="mHelvetica" w:cs="mHelvetica"/>
          <w:b/>
          <w:sz w:val="20"/>
          <w:szCs w:val="20"/>
        </w:rPr>
        <w:t xml:space="preserve"> Aşağıdakilerden hangisi diğer enerji kaynaklarından farklıdır?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A)Rüzgar enerjisi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B)Petrol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C)Kömür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D)Doğal gaz</w:t>
      </w:r>
    </w:p>
    <w:p w:rsidR="00E724E1" w:rsidRPr="007A6474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  <w:r w:rsidRPr="007A6474">
        <w:rPr>
          <w:rFonts w:ascii="mHelvetica" w:hAnsi="mHelvetica" w:cs="mHelvetica"/>
          <w:b/>
          <w:sz w:val="20"/>
          <w:szCs w:val="20"/>
        </w:rPr>
        <w:t>8) Atmosferdeki bazı gazların artmasıyla Dünya normalden fazla ısınıyor. Bunun sebebi aşağıdaki</w:t>
      </w:r>
    </w:p>
    <w:p w:rsidR="00E724E1" w:rsidRPr="007A6474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  <w:r w:rsidRPr="007A6474">
        <w:rPr>
          <w:rFonts w:ascii="mHelvetica" w:hAnsi="mHelvetica" w:cs="mHelvetica"/>
          <w:b/>
          <w:sz w:val="20"/>
          <w:szCs w:val="20"/>
        </w:rPr>
        <w:t>seçeneklerden hangisi değildir?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A) Ormanlık alanların artması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B) Sanayinin gelişmesi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C) Fosil yakıtların yakılması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D) Motorlu araçların artması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</w:p>
    <w:p w:rsidR="00E724E1" w:rsidRPr="007A6474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  <w:r w:rsidRPr="007A6474">
        <w:rPr>
          <w:rFonts w:ascii="mHelvetica" w:hAnsi="mHelvetica" w:cs="mHelvetica"/>
          <w:b/>
          <w:sz w:val="20"/>
          <w:szCs w:val="20"/>
        </w:rPr>
        <w:t>9)</w:t>
      </w:r>
      <w:r w:rsidRPr="007A6474">
        <w:rPr>
          <w:rFonts w:ascii="mHelvetica" w:hAnsi="mHelvetica" w:cs="mHelvetica"/>
          <w:b/>
          <w:color w:val="000000"/>
          <w:sz w:val="20"/>
          <w:szCs w:val="20"/>
        </w:rPr>
        <w:t xml:space="preserve"> Sıcaklıkları farklı olan A ve B maddeleri şekildeki gibi üst üste konuluyor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>
        <w:rPr>
          <w:rFonts w:ascii="mHelvetica" w:hAnsi="mHelvetica" w:cs="mHelvetica"/>
          <w:color w:val="000000"/>
          <w:sz w:val="20"/>
          <w:szCs w:val="20"/>
        </w:rPr>
        <w:t>A  70°C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>
        <w:rPr>
          <w:rFonts w:ascii="mHelvetica" w:hAnsi="mHelvetica" w:cs="mHelvetica"/>
          <w:color w:val="000000"/>
          <w:sz w:val="20"/>
          <w:szCs w:val="20"/>
        </w:rPr>
        <w:t>B  10°C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>
        <w:rPr>
          <w:rFonts w:ascii="mHelvetica" w:hAnsi="mHelvetica" w:cs="mHelvetica"/>
          <w:color w:val="000000"/>
          <w:sz w:val="20"/>
          <w:szCs w:val="20"/>
        </w:rPr>
        <w:t>Isı alış verişi sadece A ve B maddeleri arasında olduğuna göre ;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>
        <w:rPr>
          <w:rFonts w:ascii="mHelvetica" w:hAnsi="mHelvetica" w:cs="mHelvetica"/>
          <w:color w:val="000000"/>
          <w:sz w:val="20"/>
          <w:szCs w:val="20"/>
        </w:rPr>
        <w:t>I. Isı akış yönü A’dan B’ye doğrudur.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>
        <w:rPr>
          <w:rFonts w:ascii="mHelvetica" w:hAnsi="mHelvetica" w:cs="mHelvetica"/>
          <w:color w:val="000000"/>
          <w:sz w:val="20"/>
          <w:szCs w:val="20"/>
        </w:rPr>
        <w:t>II. A ısı alır.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>
        <w:rPr>
          <w:rFonts w:ascii="mHelvetica" w:hAnsi="mHelvetica" w:cs="mHelvetica"/>
          <w:color w:val="000000"/>
          <w:sz w:val="20"/>
          <w:szCs w:val="20"/>
        </w:rPr>
        <w:t>III. A ve B nın son sıcaklıkları eşit olur.</w:t>
      </w:r>
    </w:p>
    <w:p w:rsidR="00E724E1" w:rsidRPr="007A6474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  <w:r w:rsidRPr="007A6474">
        <w:rPr>
          <w:rFonts w:ascii="mHelvetica" w:hAnsi="mHelvetica" w:cs="mHelvetica"/>
          <w:b/>
          <w:color w:val="000000"/>
          <w:sz w:val="20"/>
          <w:szCs w:val="20"/>
        </w:rPr>
        <w:t>Yargılardan hangisi veya hangileri doğrudur ?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>
        <w:rPr>
          <w:rFonts w:ascii="mHelvetica" w:hAnsi="mHelvetica" w:cs="mHelvetica"/>
          <w:color w:val="000000"/>
          <w:sz w:val="20"/>
          <w:szCs w:val="20"/>
        </w:rPr>
        <w:t>A) I B) I ve II C) I ve III D) I, II ve III</w:t>
      </w:r>
    </w:p>
    <w:p w:rsidR="00E724E1" w:rsidRPr="007A6474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  <w:r w:rsidRPr="007A6474">
        <w:rPr>
          <w:rFonts w:ascii="mHelvetica" w:hAnsi="mHelvetica" w:cs="mHelvetica"/>
          <w:b/>
          <w:color w:val="000000"/>
          <w:sz w:val="20"/>
          <w:szCs w:val="20"/>
        </w:rPr>
        <w:t>10)</w:t>
      </w:r>
      <w:r w:rsidRPr="007A6474">
        <w:rPr>
          <w:rFonts w:ascii="mHelvetica" w:hAnsi="mHelvetica" w:cs="mHelvetica"/>
          <w:b/>
          <w:sz w:val="20"/>
          <w:szCs w:val="20"/>
        </w:rPr>
        <w:t xml:space="preserve"> Aşağıdaki seçeneklerden hangisi yenilenebilir enerji kaynaklarından değildir?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A) Rüzgâr B) Güneş C) Biyokütle D) Doğal gaz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color w:val="000000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 w:rsidRPr="007A6474">
        <w:rPr>
          <w:rFonts w:ascii="mHelvetica" w:hAnsi="mHelvetica" w:cs="mHelvetica"/>
          <w:b/>
          <w:color w:val="000000"/>
          <w:sz w:val="20"/>
          <w:szCs w:val="20"/>
        </w:rPr>
        <w:t>11)</w:t>
      </w:r>
      <w:r w:rsidRPr="00907F9F">
        <w:rPr>
          <w:rFonts w:ascii="mHelvetica" w:hAnsi="mHelvetica" w:cs="mHelvetica"/>
          <w:sz w:val="20"/>
          <w:szCs w:val="20"/>
        </w:rPr>
        <w:t xml:space="preserve"> </w:t>
      </w:r>
      <w:r>
        <w:rPr>
          <w:rFonts w:ascii="mHelvetica" w:hAnsi="mHelvetica" w:cs="mHelvetica"/>
          <w:sz w:val="20"/>
          <w:szCs w:val="20"/>
        </w:rPr>
        <w:t xml:space="preserve"> Boyları ve ilk sıcaklıkları eşit X, Y, Z metalleri verilmiştir. Metallerin ucunda toplu iğne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batırılmış bal mumu bulunmaktadır. Bu metallere diğer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ucundan eşit miktarda ısı verildiğinde toplu iğnelerin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düşme süreleri</w:t>
      </w:r>
      <w:r w:rsidRPr="007A6474">
        <w:rPr>
          <w:rFonts w:ascii="mHelvetica" w:hAnsi="mHelvetica" w:cs="mHelvetica"/>
          <w:b/>
          <w:sz w:val="20"/>
          <w:szCs w:val="20"/>
        </w:rPr>
        <w:t>, t</w:t>
      </w:r>
      <w:r w:rsidRPr="007A6474">
        <w:rPr>
          <w:rFonts w:ascii="mHelvetica" w:hAnsi="mHelvetica" w:cs="mHelvetica"/>
          <w:b/>
          <w:sz w:val="16"/>
          <w:szCs w:val="16"/>
        </w:rPr>
        <w:t xml:space="preserve">1 </w:t>
      </w:r>
      <w:r w:rsidRPr="007A6474">
        <w:rPr>
          <w:rFonts w:ascii="mHelvetica" w:hAnsi="mHelvetica" w:cs="mHelvetica"/>
          <w:b/>
          <w:sz w:val="20"/>
          <w:szCs w:val="20"/>
        </w:rPr>
        <w:t>&gt; t</w:t>
      </w:r>
      <w:r w:rsidRPr="007A6474">
        <w:rPr>
          <w:rFonts w:ascii="mHelvetica" w:hAnsi="mHelvetica" w:cs="mHelvetica"/>
          <w:b/>
          <w:sz w:val="16"/>
          <w:szCs w:val="16"/>
        </w:rPr>
        <w:t xml:space="preserve">2 </w:t>
      </w:r>
      <w:r w:rsidRPr="007A6474">
        <w:rPr>
          <w:rFonts w:ascii="mHelvetica" w:hAnsi="mHelvetica" w:cs="mHelvetica"/>
          <w:b/>
          <w:sz w:val="20"/>
          <w:szCs w:val="20"/>
        </w:rPr>
        <w:t>&gt; t</w:t>
      </w:r>
      <w:r w:rsidRPr="007A6474">
        <w:rPr>
          <w:rFonts w:ascii="mHelvetica" w:hAnsi="mHelvetica" w:cs="mHelvetica"/>
          <w:b/>
          <w:sz w:val="16"/>
          <w:szCs w:val="16"/>
        </w:rPr>
        <w:t>3</w:t>
      </w:r>
      <w:r>
        <w:rPr>
          <w:rFonts w:ascii="mHelvetica" w:hAnsi="mHelvetica" w:cs="mHelvetica"/>
          <w:sz w:val="16"/>
          <w:szCs w:val="16"/>
        </w:rPr>
        <w:t xml:space="preserve"> </w:t>
      </w:r>
      <w:r>
        <w:rPr>
          <w:rFonts w:ascii="mHelvetica" w:hAnsi="mHelvetica" w:cs="mHelvetica"/>
          <w:sz w:val="20"/>
          <w:szCs w:val="20"/>
        </w:rPr>
        <w:t>olduğuna göre       X, Y, Z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maddelerinin ısı iletkenliklerinin büyükten küçüğe tdoğru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sıralanışı hangi seçenekte verilmiştir?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</w:p>
    <w:p w:rsidR="00E724E1" w:rsidRPr="007A6474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  <w:r w:rsidRPr="007A6474">
        <w:rPr>
          <w:rFonts w:ascii="mHelvetica" w:hAnsi="mHelvetica" w:cs="mHelvetica"/>
          <w:b/>
          <w:sz w:val="20"/>
          <w:szCs w:val="20"/>
        </w:rPr>
        <w:t>Z</w:t>
      </w:r>
      <w:r>
        <w:rPr>
          <w:rFonts w:ascii="mHelvetica" w:hAnsi="mHelvetica" w:cs="mHelvetica"/>
          <w:b/>
          <w:sz w:val="20"/>
          <w:szCs w:val="20"/>
        </w:rPr>
        <w:t xml:space="preserve"> Metali -1. Mum </w:t>
      </w:r>
      <w:r w:rsidRPr="007A6474">
        <w:rPr>
          <w:rFonts w:ascii="mHelvetica" w:hAnsi="mHelvetica" w:cs="mHelvetica"/>
          <w:b/>
          <w:sz w:val="20"/>
          <w:szCs w:val="20"/>
        </w:rPr>
        <w:t>/Y</w:t>
      </w:r>
      <w:r>
        <w:rPr>
          <w:rFonts w:ascii="mHelvetica" w:hAnsi="mHelvetica" w:cs="mHelvetica"/>
          <w:b/>
          <w:sz w:val="20"/>
          <w:szCs w:val="20"/>
        </w:rPr>
        <w:t xml:space="preserve"> Metali </w:t>
      </w:r>
      <w:r w:rsidRPr="007A6474">
        <w:rPr>
          <w:rFonts w:ascii="mHelvetica" w:hAnsi="mHelvetica" w:cs="mHelvetica"/>
          <w:b/>
          <w:sz w:val="20"/>
          <w:szCs w:val="20"/>
        </w:rPr>
        <w:t>-2</w:t>
      </w:r>
      <w:r>
        <w:rPr>
          <w:rFonts w:ascii="mHelvetica" w:hAnsi="mHelvetica" w:cs="mHelvetica"/>
          <w:b/>
          <w:sz w:val="20"/>
          <w:szCs w:val="20"/>
        </w:rPr>
        <w:t xml:space="preserve">. Mum </w:t>
      </w:r>
      <w:r w:rsidRPr="007A6474">
        <w:rPr>
          <w:rFonts w:ascii="mHelvetica" w:hAnsi="mHelvetica" w:cs="mHelvetica"/>
          <w:b/>
          <w:sz w:val="20"/>
          <w:szCs w:val="20"/>
        </w:rPr>
        <w:t xml:space="preserve">/ </w:t>
      </w:r>
      <w:r>
        <w:rPr>
          <w:rFonts w:ascii="mHelvetica" w:hAnsi="mHelvetica" w:cs="mHelvetica"/>
          <w:b/>
          <w:sz w:val="20"/>
          <w:szCs w:val="20"/>
        </w:rPr>
        <w:t xml:space="preserve">             </w:t>
      </w:r>
      <w:r w:rsidRPr="007A6474">
        <w:rPr>
          <w:rFonts w:ascii="mHelvetica" w:hAnsi="mHelvetica" w:cs="mHelvetica"/>
          <w:b/>
          <w:sz w:val="20"/>
          <w:szCs w:val="20"/>
        </w:rPr>
        <w:t>X</w:t>
      </w:r>
      <w:r>
        <w:rPr>
          <w:rFonts w:ascii="mHelvetica" w:hAnsi="mHelvetica" w:cs="mHelvetica"/>
          <w:b/>
          <w:sz w:val="20"/>
          <w:szCs w:val="20"/>
        </w:rPr>
        <w:t xml:space="preserve"> Metali</w:t>
      </w:r>
      <w:r w:rsidRPr="007A6474">
        <w:rPr>
          <w:rFonts w:ascii="mHelvetica" w:hAnsi="mHelvetica" w:cs="mHelvetica"/>
          <w:b/>
          <w:sz w:val="20"/>
          <w:szCs w:val="20"/>
        </w:rPr>
        <w:t>-3</w:t>
      </w:r>
      <w:r>
        <w:rPr>
          <w:rFonts w:ascii="mHelvetica" w:hAnsi="mHelvetica" w:cs="mHelvetica"/>
          <w:b/>
          <w:sz w:val="20"/>
          <w:szCs w:val="20"/>
        </w:rPr>
        <w:t xml:space="preserve">. Mum 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A) X &gt; Y &gt; Z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B) Z &gt; X &gt; Y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C) Z &gt; Y &gt; X</w:t>
      </w:r>
    </w:p>
    <w:p w:rsidR="00E724E1" w:rsidRDefault="00E724E1" w:rsidP="00907F9F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D) X = Y = Z</w:t>
      </w:r>
    </w:p>
    <w:p w:rsidR="00E724E1" w:rsidRDefault="00E724E1" w:rsidP="007A6474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</w:p>
    <w:p w:rsidR="00E724E1" w:rsidRPr="007A6474" w:rsidRDefault="00E724E1" w:rsidP="007A6474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b/>
          <w:sz w:val="20"/>
          <w:szCs w:val="20"/>
        </w:rPr>
      </w:pPr>
      <w:r w:rsidRPr="007A6474">
        <w:rPr>
          <w:rFonts w:ascii="mHelvetica" w:hAnsi="mHelvetica" w:cs="mHelvetica"/>
          <w:b/>
          <w:sz w:val="20"/>
          <w:szCs w:val="20"/>
        </w:rPr>
        <w:t>12) Isı yalıtım malzemesi seçerken aşağıdakilerden hangisine dikkat edilmez?</w:t>
      </w:r>
    </w:p>
    <w:p w:rsidR="00E724E1" w:rsidRDefault="00E724E1" w:rsidP="007A6474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A) Çevreye zarar vermemeli.</w:t>
      </w:r>
    </w:p>
    <w:p w:rsidR="00E724E1" w:rsidRDefault="00E724E1" w:rsidP="007A6474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B) Kolay yanma özelliği olmalı.</w:t>
      </w:r>
    </w:p>
    <w:p w:rsidR="00E724E1" w:rsidRDefault="00E724E1" w:rsidP="007A6474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C) Zaman içinde bozularak çürümemeli.</w:t>
      </w:r>
    </w:p>
    <w:p w:rsidR="00E724E1" w:rsidRDefault="00E724E1" w:rsidP="007A6474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D) Isı iletkenlik değerinde değişim olmamalı.</w:t>
      </w:r>
    </w:p>
    <w:p w:rsidR="00E724E1" w:rsidRDefault="00E724E1" w:rsidP="007A6474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</w:p>
    <w:p w:rsidR="00E724E1" w:rsidRDefault="00E724E1" w:rsidP="007A6474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sz w:val="20"/>
          <w:szCs w:val="20"/>
        </w:rPr>
      </w:pPr>
    </w:p>
    <w:p w:rsidR="00E724E1" w:rsidRPr="00907F9F" w:rsidRDefault="00E724E1" w:rsidP="007A6474">
      <w:pPr>
        <w:autoSpaceDE w:val="0"/>
        <w:autoSpaceDN w:val="0"/>
        <w:adjustRightInd w:val="0"/>
        <w:spacing w:after="0" w:line="240" w:lineRule="auto"/>
        <w:rPr>
          <w:rFonts w:ascii="mHelvetica" w:hAnsi="mHelvetica" w:cs="mHelvetica"/>
          <w:color w:val="000000"/>
          <w:sz w:val="20"/>
          <w:szCs w:val="20"/>
        </w:rPr>
      </w:pPr>
      <w:r>
        <w:rPr>
          <w:rFonts w:ascii="mHelvetica" w:hAnsi="mHelvetica" w:cs="mHelvetica"/>
          <w:sz w:val="20"/>
          <w:szCs w:val="20"/>
        </w:rPr>
        <w:t>BAŞARILAR</w:t>
      </w:r>
    </w:p>
    <w:sectPr w:rsidR="00E724E1" w:rsidRPr="00907F9F" w:rsidSect="00FE754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7" w:right="1417" w:bottom="1417" w:left="1417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724E1" w:rsidRDefault="00E724E1" w:rsidP="0038325D">
      <w:pPr>
        <w:spacing w:after="0" w:line="240" w:lineRule="auto"/>
      </w:pPr>
      <w:r>
        <w:separator/>
      </w:r>
    </w:p>
  </w:endnote>
  <w:endnote w:type="continuationSeparator" w:id="0">
    <w:p w:rsidR="00E724E1" w:rsidRDefault="00E724E1" w:rsidP="003832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mHelvetica-Bold">
    <w:altName w:val="Arial"/>
    <w:panose1 w:val="00000000000000000000"/>
    <w:charset w:val="A2"/>
    <w:family w:val="swiss"/>
    <w:notTrueType/>
    <w:pitch w:val="default"/>
    <w:sig w:usb0="00000007" w:usb1="00000000" w:usb2="00000000" w:usb3="00000000" w:csb0="00000011" w:csb1="00000000"/>
  </w:font>
  <w:font w:name="mHelvetica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4E1" w:rsidRDefault="00E724E1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4E1" w:rsidRDefault="00E724E1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4E1" w:rsidRDefault="00E724E1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724E1" w:rsidRDefault="00E724E1" w:rsidP="0038325D">
      <w:pPr>
        <w:spacing w:after="0" w:line="240" w:lineRule="auto"/>
      </w:pPr>
      <w:r>
        <w:separator/>
      </w:r>
    </w:p>
  </w:footnote>
  <w:footnote w:type="continuationSeparator" w:id="0">
    <w:p w:rsidR="00E724E1" w:rsidRDefault="00E724E1" w:rsidP="003832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4E1" w:rsidRDefault="00E724E1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4E1" w:rsidRDefault="00E724E1" w:rsidP="00113EB4">
    <w:pPr>
      <w:pStyle w:val="Header"/>
      <w:jc w:val="center"/>
    </w:pPr>
    <w:r>
      <w:t>201…-201.. EĞİTİM ÖĞRETİM YILI …………. ORTAOKULU                                                                   FEN BİLİMLERİ 6.SINIF       2. DÖNEM 3. YAZILI</w:t>
    </w:r>
  </w:p>
  <w:p w:rsidR="00E724E1" w:rsidRDefault="00E724E1">
    <w:pPr>
      <w:pStyle w:val="Header"/>
    </w:pPr>
    <w:r>
      <w:t xml:space="preserve">AD-SOYAD: 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724E1" w:rsidRDefault="00E724E1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54C"/>
    <w:rsid w:val="00017F4F"/>
    <w:rsid w:val="00051D22"/>
    <w:rsid w:val="00113EB4"/>
    <w:rsid w:val="00185872"/>
    <w:rsid w:val="001B516F"/>
    <w:rsid w:val="002F73C2"/>
    <w:rsid w:val="0038325D"/>
    <w:rsid w:val="00396143"/>
    <w:rsid w:val="007A6474"/>
    <w:rsid w:val="007F7C44"/>
    <w:rsid w:val="00907F9F"/>
    <w:rsid w:val="0091705B"/>
    <w:rsid w:val="0097714D"/>
    <w:rsid w:val="00980792"/>
    <w:rsid w:val="00A25C9C"/>
    <w:rsid w:val="00E548D2"/>
    <w:rsid w:val="00E724E1"/>
    <w:rsid w:val="00F85F18"/>
    <w:rsid w:val="00FB6DC6"/>
    <w:rsid w:val="00FE7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B516F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rsid w:val="003832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locked/>
    <w:rsid w:val="0038325D"/>
    <w:rPr>
      <w:rFonts w:cs="Times New Roman"/>
    </w:rPr>
  </w:style>
  <w:style w:type="paragraph" w:styleId="Footer">
    <w:name w:val="footer"/>
    <w:basedOn w:val="Normal"/>
    <w:link w:val="FooterChar"/>
    <w:uiPriority w:val="99"/>
    <w:semiHidden/>
    <w:rsid w:val="0038325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8325D"/>
    <w:rPr>
      <w:rFonts w:cs="Times New Roman"/>
    </w:rPr>
  </w:style>
  <w:style w:type="paragraph" w:styleId="ListParagraph">
    <w:name w:val="List Paragraph"/>
    <w:basedOn w:val="Normal"/>
    <w:uiPriority w:val="99"/>
    <w:qFormat/>
    <w:rsid w:val="0038325D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A25C9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25C9C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88</TotalTime>
  <Pages>2</Pages>
  <Words>737</Words>
  <Characters>4202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müge</dc:creator>
  <cp:keywords/>
  <dc:description/>
  <cp:lastModifiedBy>fatih</cp:lastModifiedBy>
  <cp:revision>6</cp:revision>
  <dcterms:created xsi:type="dcterms:W3CDTF">2015-05-18T18:39:00Z</dcterms:created>
  <dcterms:modified xsi:type="dcterms:W3CDTF">2015-05-24T09:28:00Z</dcterms:modified>
</cp:coreProperties>
</file>